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C5" w:rsidRDefault="00B767C5" w:rsidP="00DA4DA5">
      <w:pPr>
        <w:pStyle w:val="Heading1"/>
        <w:rPr>
          <w:b/>
          <w:lang w:val="ru-RU"/>
        </w:rPr>
      </w:pPr>
    </w:p>
    <w:p w:rsidR="00B767C5" w:rsidRDefault="00B767C5" w:rsidP="00DA4DA5">
      <w:pPr>
        <w:framePr w:hSpace="141" w:wrap="around" w:vAnchor="text" w:hAnchor="page" w:x="6016" w:y="1"/>
        <w:rPr>
          <w:noProof/>
        </w:rPr>
      </w:pPr>
      <w:r w:rsidRPr="007419E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B767C5" w:rsidRDefault="00B767C5" w:rsidP="00DA4DA5">
      <w:pPr>
        <w:jc w:val="center"/>
        <w:rPr>
          <w:rFonts w:cs="Tahoma"/>
          <w:b/>
          <w:sz w:val="28"/>
          <w:szCs w:val="28"/>
        </w:rPr>
      </w:pPr>
    </w:p>
    <w:p w:rsidR="00B767C5" w:rsidRDefault="00B767C5" w:rsidP="00DA4DA5">
      <w:pPr>
        <w:jc w:val="center"/>
        <w:rPr>
          <w:rFonts w:cs="Tahoma"/>
          <w:b/>
          <w:sz w:val="28"/>
          <w:szCs w:val="28"/>
        </w:rPr>
      </w:pPr>
    </w:p>
    <w:p w:rsidR="00B767C5" w:rsidRDefault="00B767C5" w:rsidP="00DA4DA5">
      <w:pPr>
        <w:jc w:val="center"/>
        <w:rPr>
          <w:rFonts w:cs="Tahoma"/>
          <w:b/>
          <w:sz w:val="28"/>
          <w:szCs w:val="28"/>
        </w:rPr>
      </w:pPr>
    </w:p>
    <w:p w:rsidR="00B767C5" w:rsidRDefault="00B767C5" w:rsidP="00DA4DA5">
      <w:pPr>
        <w:jc w:val="center"/>
        <w:rPr>
          <w:rFonts w:cs="Tahoma"/>
          <w:b/>
          <w:sz w:val="28"/>
          <w:szCs w:val="28"/>
        </w:rPr>
      </w:pPr>
    </w:p>
    <w:p w:rsidR="00B767C5" w:rsidRDefault="00B767C5" w:rsidP="00DA4DA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B767C5" w:rsidRDefault="00B767C5" w:rsidP="00DA4DA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767C5" w:rsidRDefault="00B767C5" w:rsidP="00DA4DA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B767C5" w:rsidRDefault="00B767C5" w:rsidP="00DA4DA5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767C5" w:rsidRDefault="00B767C5" w:rsidP="00DA4DA5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767C5" w:rsidRPr="0039378D" w:rsidRDefault="00B767C5" w:rsidP="00DA4DA5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B767C5" w:rsidRDefault="00B767C5" w:rsidP="00DA4DA5"/>
    <w:p w:rsidR="00B767C5" w:rsidRPr="0039378D" w:rsidRDefault="00B767C5" w:rsidP="00DA4DA5">
      <w:pPr>
        <w:rPr>
          <w:sz w:val="28"/>
          <w:szCs w:val="28"/>
        </w:rPr>
      </w:pPr>
      <w:r>
        <w:rPr>
          <w:sz w:val="28"/>
          <w:szCs w:val="28"/>
          <w:lang w:val="ru-RU"/>
        </w:rPr>
        <w:t>29червня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175</w:t>
      </w:r>
      <w:r w:rsidRPr="0039378D">
        <w:rPr>
          <w:sz w:val="28"/>
          <w:szCs w:val="28"/>
        </w:rPr>
        <w:t xml:space="preserve">-к </w:t>
      </w:r>
    </w:p>
    <w:p w:rsidR="00B767C5" w:rsidRPr="0039378D" w:rsidRDefault="00B767C5" w:rsidP="00DA4DA5">
      <w:pPr>
        <w:rPr>
          <w:b/>
        </w:rPr>
      </w:pPr>
    </w:p>
    <w:p w:rsidR="00B767C5" w:rsidRDefault="00B767C5" w:rsidP="00DA4DA5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додаткову відпустку Дуняшеву Т.Т.,</w:t>
      </w:r>
    </w:p>
    <w:p w:rsidR="00B767C5" w:rsidRDefault="00B767C5" w:rsidP="00DA4DA5">
      <w:pPr>
        <w:jc w:val="center"/>
        <w:rPr>
          <w:b/>
          <w:sz w:val="28"/>
        </w:rPr>
      </w:pPr>
      <w:r>
        <w:rPr>
          <w:b/>
          <w:sz w:val="28"/>
        </w:rPr>
        <w:t xml:space="preserve">як одному з батьків, які мають двох або більше </w:t>
      </w:r>
    </w:p>
    <w:p w:rsidR="00B767C5" w:rsidRPr="005B6AF9" w:rsidRDefault="00B767C5" w:rsidP="00DA4DA5">
      <w:pPr>
        <w:jc w:val="center"/>
        <w:rPr>
          <w:b/>
          <w:sz w:val="28"/>
        </w:rPr>
      </w:pPr>
      <w:r>
        <w:rPr>
          <w:b/>
          <w:sz w:val="28"/>
        </w:rPr>
        <w:t xml:space="preserve">дітей віком до 15 років  </w:t>
      </w:r>
    </w:p>
    <w:p w:rsidR="00B767C5" w:rsidRDefault="00B767C5" w:rsidP="00DA4DA5">
      <w:pPr>
        <w:jc w:val="center"/>
        <w:rPr>
          <w:sz w:val="28"/>
        </w:rPr>
      </w:pPr>
    </w:p>
    <w:p w:rsidR="00B767C5" w:rsidRPr="001B36F7" w:rsidRDefault="00B767C5" w:rsidP="004458C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 7, 13, </w:t>
      </w:r>
      <w:r w:rsidRPr="001B36F7">
        <w:rPr>
          <w:sz w:val="28"/>
          <w:szCs w:val="28"/>
        </w:rPr>
        <w:t>20  частини 4  статті  42 Закону України «Про місцеве самоврядування в Україні»</w:t>
      </w:r>
      <w:r>
        <w:rPr>
          <w:sz w:val="28"/>
          <w:szCs w:val="28"/>
        </w:rPr>
        <w:t xml:space="preserve">, статтями </w:t>
      </w:r>
      <w:r w:rsidRPr="000351F1">
        <w:rPr>
          <w:sz w:val="28"/>
          <w:szCs w:val="28"/>
        </w:rPr>
        <w:t>10</w:t>
      </w:r>
      <w:r>
        <w:rPr>
          <w:sz w:val="28"/>
          <w:szCs w:val="28"/>
        </w:rPr>
        <w:t>, 19</w:t>
      </w:r>
      <w:r w:rsidRPr="000351F1">
        <w:rPr>
          <w:sz w:val="28"/>
          <w:szCs w:val="28"/>
        </w:rPr>
        <w:t xml:space="preserve"> Закону України </w:t>
      </w:r>
      <w:r>
        <w:rPr>
          <w:sz w:val="28"/>
          <w:szCs w:val="28"/>
        </w:rPr>
        <w:t>«</w:t>
      </w:r>
      <w:r w:rsidRPr="000351F1">
        <w:rPr>
          <w:sz w:val="28"/>
          <w:szCs w:val="28"/>
        </w:rPr>
        <w:t>Про вiдпустки</w:t>
      </w:r>
      <w:r>
        <w:rPr>
          <w:sz w:val="28"/>
          <w:szCs w:val="28"/>
        </w:rPr>
        <w:t>», розглянувши  заявуДуняшева Т.Т.:</w:t>
      </w:r>
    </w:p>
    <w:p w:rsidR="00B767C5" w:rsidRDefault="00B767C5" w:rsidP="00DA4DA5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Дуняшеву Тимуру Тахіровичу,  </w:t>
      </w:r>
      <w:r w:rsidRPr="006838CF">
        <w:t>головному спеціалісту з питань інформаційних технологій відділу інформаційно-комунікаційних технологій та комп’ютерного забезпечення міської ради</w:t>
      </w:r>
      <w:r>
        <w:t xml:space="preserve">,  додаткову відпустку працівнику, як одному з батьків, які  мають двох або більше дітей  віком до 15 років, за 2021 рік, </w:t>
      </w:r>
      <w:r w:rsidRPr="00432AD8">
        <w:rPr>
          <w:highlight w:val="black"/>
        </w:rPr>
        <w:t>на 10 календарних днівіз 26 липня  2021 року по  04 серпня  2021 року включно.</w:t>
      </w:r>
      <w:r>
        <w:t xml:space="preserve">  </w:t>
      </w:r>
    </w:p>
    <w:p w:rsidR="00B767C5" w:rsidRPr="005B6AF9" w:rsidRDefault="00B767C5" w:rsidP="00DA4DA5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B767C5" w:rsidRDefault="00B767C5" w:rsidP="00DA4DA5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О.М.</w:t>
      </w:r>
    </w:p>
    <w:p w:rsidR="00B767C5" w:rsidRDefault="00B767C5" w:rsidP="00DA4DA5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Дуняшева Т.Т. від 22 червня 2021 року;</w:t>
      </w:r>
    </w:p>
    <w:p w:rsidR="00B767C5" w:rsidRDefault="00B767C5" w:rsidP="00DA4DA5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копія трудової книжки </w:t>
      </w:r>
      <w:r w:rsidRPr="00432AD8">
        <w:rPr>
          <w:sz w:val="28"/>
          <w:szCs w:val="28"/>
          <w:highlight w:val="black"/>
        </w:rPr>
        <w:t>серія АС №173057Дуняшевої І.Л., матір дітей</w:t>
      </w:r>
      <w:r>
        <w:rPr>
          <w:sz w:val="28"/>
          <w:szCs w:val="28"/>
        </w:rPr>
        <w:t>;</w:t>
      </w:r>
    </w:p>
    <w:p w:rsidR="00B767C5" w:rsidRPr="00432AD8" w:rsidRDefault="00B767C5" w:rsidP="00DA4DA5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свідоцтво про народження сина </w:t>
      </w:r>
      <w:r w:rsidRPr="00432AD8">
        <w:rPr>
          <w:sz w:val="28"/>
          <w:szCs w:val="28"/>
          <w:highlight w:val="black"/>
        </w:rPr>
        <w:t>Дуняшева Г.Т., серія 1-ЖД №454188 від 02жовтня 2015 року;</w:t>
      </w:r>
    </w:p>
    <w:p w:rsidR="00B767C5" w:rsidRPr="00432AD8" w:rsidRDefault="00B767C5" w:rsidP="00DA4DA5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свідоцтво про народження </w:t>
      </w:r>
      <w:r w:rsidRPr="00432AD8">
        <w:rPr>
          <w:sz w:val="28"/>
          <w:szCs w:val="28"/>
          <w:highlight w:val="black"/>
        </w:rPr>
        <w:t>синаДуняшеваЕ.Т.,</w:t>
      </w:r>
      <w:r>
        <w:rPr>
          <w:sz w:val="28"/>
          <w:szCs w:val="28"/>
        </w:rPr>
        <w:t xml:space="preserve"> </w:t>
      </w:r>
      <w:r w:rsidRPr="00432AD8">
        <w:rPr>
          <w:sz w:val="28"/>
          <w:szCs w:val="28"/>
          <w:highlight w:val="black"/>
        </w:rPr>
        <w:t>серія 1-ЖД №147177 від 12серпня 2008 року;</w:t>
      </w:r>
    </w:p>
    <w:p w:rsidR="00B767C5" w:rsidRPr="0039378D" w:rsidRDefault="00B767C5" w:rsidP="00DA4DA5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довідка Арцизької районної філії Одеського обласного центру зайнятості </w:t>
      </w:r>
      <w:r w:rsidRPr="00432AD8">
        <w:rPr>
          <w:sz w:val="28"/>
          <w:szCs w:val="28"/>
          <w:highlight w:val="black"/>
        </w:rPr>
        <w:t>від 22 червня 2021 року №454/14/02, щодо перебування на обліку  Дуняшевої І.Л., матері дітей</w:t>
      </w:r>
      <w:r>
        <w:rPr>
          <w:sz w:val="28"/>
          <w:szCs w:val="28"/>
        </w:rPr>
        <w:t>.</w:t>
      </w:r>
    </w:p>
    <w:p w:rsidR="00B767C5" w:rsidRPr="0039378D" w:rsidRDefault="00B767C5" w:rsidP="00DA4DA5">
      <w:pPr>
        <w:pStyle w:val="Heading2"/>
      </w:pPr>
    </w:p>
    <w:p w:rsidR="00B767C5" w:rsidRPr="000917CC" w:rsidRDefault="00B767C5" w:rsidP="00DA4DA5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B767C5" w:rsidRDefault="00B767C5" w:rsidP="00DA4DA5">
      <w:pPr>
        <w:pStyle w:val="Heading2"/>
      </w:pPr>
    </w:p>
    <w:p w:rsidR="00B767C5" w:rsidRDefault="00B767C5" w:rsidP="00DA4DA5">
      <w:pPr>
        <w:pStyle w:val="Heading2"/>
      </w:pPr>
    </w:p>
    <w:p w:rsidR="00B767C5" w:rsidRDefault="00B767C5" w:rsidP="00DA4DA5">
      <w:pPr>
        <w:pStyle w:val="Heading2"/>
      </w:pPr>
      <w:r>
        <w:t>З розпорядженням ознайомлений</w:t>
      </w:r>
      <w:r>
        <w:tab/>
        <w:t>_____________    Т.Дуняшев</w:t>
      </w:r>
    </w:p>
    <w:p w:rsidR="00B767C5" w:rsidRPr="002D6B80" w:rsidRDefault="00B767C5" w:rsidP="00DA4DA5">
      <w:pPr>
        <w:rPr>
          <w:u w:val="single"/>
        </w:rPr>
      </w:pPr>
    </w:p>
    <w:p w:rsidR="00B767C5" w:rsidRDefault="00B767C5" w:rsidP="00DA4DA5"/>
    <w:p w:rsidR="00B767C5" w:rsidRDefault="00B767C5" w:rsidP="00DA4DA5"/>
    <w:p w:rsidR="00B767C5" w:rsidRDefault="00B767C5" w:rsidP="00DA4DA5"/>
    <w:p w:rsidR="00B767C5" w:rsidRDefault="00B767C5" w:rsidP="00DA4DA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7C5" w:rsidRPr="00E96A52" w:rsidRDefault="00B767C5" w:rsidP="00DA4DA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767C5" w:rsidRPr="00E96A52" w:rsidRDefault="00B767C5" w:rsidP="00DA4DA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29 червня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№175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B767C5" w:rsidRDefault="00B767C5" w:rsidP="00DA4DA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7C5" w:rsidRDefault="00B767C5" w:rsidP="00DA4DA5">
      <w:pPr>
        <w:jc w:val="both"/>
        <w:rPr>
          <w:sz w:val="28"/>
        </w:rPr>
      </w:pPr>
    </w:p>
    <w:p w:rsidR="00B767C5" w:rsidRPr="00EC1933" w:rsidRDefault="00B767C5" w:rsidP="00EC1933">
      <w:pPr>
        <w:jc w:val="both"/>
        <w:rPr>
          <w:sz w:val="28"/>
        </w:rPr>
      </w:pPr>
      <w:r w:rsidRPr="00EC1933">
        <w:rPr>
          <w:sz w:val="28"/>
        </w:rPr>
        <w:t xml:space="preserve">Про додаткову відпустку Дуняшеву Т.Т,як одному з батьків, які мають двох або більше дітей віком до 15 років  </w:t>
      </w:r>
    </w:p>
    <w:p w:rsidR="00B767C5" w:rsidRPr="00A84420" w:rsidRDefault="00B767C5" w:rsidP="00DA4DA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67C5" w:rsidRPr="00CF77D5" w:rsidRDefault="00B767C5" w:rsidP="00DA4DA5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767C5" w:rsidRPr="00E05F39" w:rsidRDefault="00B767C5" w:rsidP="00DA4DA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B767C5" w:rsidRPr="00E05F39" w:rsidRDefault="00B767C5" w:rsidP="00DA4DA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B767C5" w:rsidRPr="00E05F39" w:rsidRDefault="00B767C5" w:rsidP="00DA4DA5">
      <w:pPr>
        <w:rPr>
          <w:b/>
          <w:sz w:val="28"/>
          <w:szCs w:val="28"/>
        </w:rPr>
      </w:pPr>
    </w:p>
    <w:p w:rsidR="00B767C5" w:rsidRDefault="00B767C5" w:rsidP="00DA4DA5">
      <w:pPr>
        <w:rPr>
          <w:sz w:val="28"/>
          <w:szCs w:val="28"/>
        </w:rPr>
      </w:pPr>
    </w:p>
    <w:p w:rsidR="00B767C5" w:rsidRPr="00E05F39" w:rsidRDefault="00B767C5" w:rsidP="00DA4DA5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B767C5" w:rsidRPr="00E05F39" w:rsidRDefault="00B767C5" w:rsidP="00DA4DA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B767C5" w:rsidRPr="00E05F39" w:rsidRDefault="00B767C5" w:rsidP="00DA4DA5">
      <w:pPr>
        <w:rPr>
          <w:sz w:val="28"/>
          <w:szCs w:val="28"/>
        </w:rPr>
      </w:pPr>
    </w:p>
    <w:p w:rsidR="00B767C5" w:rsidRDefault="00B767C5" w:rsidP="00DA4DA5">
      <w:pPr>
        <w:rPr>
          <w:sz w:val="28"/>
          <w:szCs w:val="28"/>
        </w:rPr>
      </w:pPr>
    </w:p>
    <w:p w:rsidR="00B767C5" w:rsidRDefault="00B767C5" w:rsidP="00DA4DA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B767C5" w:rsidRPr="00E05F39" w:rsidRDefault="00B767C5" w:rsidP="00DA4DA5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B767C5" w:rsidRPr="00E05F39" w:rsidRDefault="00B767C5" w:rsidP="00DA4DA5">
      <w:pPr>
        <w:rPr>
          <w:sz w:val="28"/>
          <w:szCs w:val="28"/>
        </w:rPr>
      </w:pPr>
    </w:p>
    <w:p w:rsidR="00B767C5" w:rsidRDefault="00B767C5" w:rsidP="00F5333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B767C5" w:rsidRDefault="00B767C5" w:rsidP="00F53336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B767C5" w:rsidRDefault="00B767C5" w:rsidP="00DA4DA5">
      <w:bookmarkStart w:id="0" w:name="_GoBack"/>
      <w:bookmarkEnd w:id="0"/>
    </w:p>
    <w:p w:rsidR="00B767C5" w:rsidRDefault="00B767C5" w:rsidP="00DA4DA5"/>
    <w:p w:rsidR="00B767C5" w:rsidRPr="002506EF" w:rsidRDefault="00B767C5" w:rsidP="00DA4DA5"/>
    <w:p w:rsidR="00B767C5" w:rsidRDefault="00B767C5" w:rsidP="00DA4DA5"/>
    <w:p w:rsidR="00B767C5" w:rsidRDefault="00B767C5" w:rsidP="00DA4DA5"/>
    <w:p w:rsidR="00B767C5" w:rsidRPr="006D7188" w:rsidRDefault="00B767C5" w:rsidP="00DA4DA5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B767C5" w:rsidRDefault="00B767C5" w:rsidP="00DA4DA5"/>
    <w:p w:rsidR="00B767C5" w:rsidRDefault="00B767C5" w:rsidP="00DA4DA5"/>
    <w:p w:rsidR="00B767C5" w:rsidRDefault="00B767C5" w:rsidP="00DA4DA5"/>
    <w:p w:rsidR="00B767C5" w:rsidRDefault="00B767C5"/>
    <w:sectPr w:rsidR="00B767C5" w:rsidSect="00EC1933">
      <w:pgSz w:w="11906" w:h="16838"/>
      <w:pgMar w:top="737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485C"/>
    <w:multiLevelType w:val="hybridMultilevel"/>
    <w:tmpl w:val="2ED65562"/>
    <w:lvl w:ilvl="0" w:tplc="2CAC199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DA5"/>
    <w:rsid w:val="000351F1"/>
    <w:rsid w:val="000917CC"/>
    <w:rsid w:val="001B36F7"/>
    <w:rsid w:val="002506EF"/>
    <w:rsid w:val="002D6B80"/>
    <w:rsid w:val="003010A8"/>
    <w:rsid w:val="0039378D"/>
    <w:rsid w:val="003F7FEC"/>
    <w:rsid w:val="00432AD8"/>
    <w:rsid w:val="004458C1"/>
    <w:rsid w:val="005B6AF9"/>
    <w:rsid w:val="005E4AE2"/>
    <w:rsid w:val="006669BF"/>
    <w:rsid w:val="006838CF"/>
    <w:rsid w:val="006D7188"/>
    <w:rsid w:val="007419E5"/>
    <w:rsid w:val="007735AB"/>
    <w:rsid w:val="00A84420"/>
    <w:rsid w:val="00B767C5"/>
    <w:rsid w:val="00CD015E"/>
    <w:rsid w:val="00CD1A7A"/>
    <w:rsid w:val="00CF77D5"/>
    <w:rsid w:val="00DA4DA5"/>
    <w:rsid w:val="00E05F39"/>
    <w:rsid w:val="00E96A52"/>
    <w:rsid w:val="00EC1933"/>
    <w:rsid w:val="00F53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DA5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4DA5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DA5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4DA5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4DA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DA4DA5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4DA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A4D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A4DA5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DA4DA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DA4DA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A4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4DA5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353</Words>
  <Characters>2014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2021-06-30T11:48:00Z</cp:lastPrinted>
  <dcterms:created xsi:type="dcterms:W3CDTF">2021-06-23T11:48:00Z</dcterms:created>
  <dcterms:modified xsi:type="dcterms:W3CDTF">2022-01-11T13:08:00Z</dcterms:modified>
</cp:coreProperties>
</file>